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C61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01DE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01DEB" w:rsidRDefault="00001DEB" w:rsidP="00001D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01DE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001DE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01DEB" w:rsidRPr="00AB43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01DE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01DEB" w:rsidRPr="00AB431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นางณัฏยา  จรัสฉิมพลีกุล</w:t>
            </w:r>
            <w:r w:rsidR="00001DEB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 0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001DEB">
        <w:trPr>
          <w:trHeight w:val="2096"/>
        </w:trPr>
        <w:tc>
          <w:tcPr>
            <w:tcW w:w="9498" w:type="dxa"/>
            <w:gridSpan w:val="3"/>
          </w:tcPr>
          <w:p w:rsidR="002F054A" w:rsidRPr="003B7C5A" w:rsidRDefault="002F054A" w:rsidP="00001D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bookmarkStart w:id="0" w:name="_GoBack"/>
            <w:bookmarkEnd w:id="0"/>
          </w:p>
          <w:p w:rsidR="00001DEB" w:rsidRPr="00215E10" w:rsidRDefault="006C7B37" w:rsidP="00642480">
            <w:pPr>
              <w:pStyle w:val="FootnoteText"/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01DEB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="00001DEB"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01DEB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001DEB" w:rsidRDefault="00001DEB" w:rsidP="00642480">
            <w:pPr>
              <w:pStyle w:val="FootnoteText"/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EB04C4">
        <w:trPr>
          <w:trHeight w:val="722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79"/>
              <w:gridCol w:w="7138"/>
            </w:tblGrid>
            <w:tr w:rsidR="00A155E3" w:rsidRPr="003B7C5A" w:rsidTr="00642480">
              <w:trPr>
                <w:trHeight w:val="454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โดยผู้อำนวยกา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สำนัก/หน่วยงานให้ความเห็นชอบ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จัดทำมาตรการ/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แนวทาง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เผยแพร่มาตรการ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แนวทาง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p w:rsidR="00EB04C4" w:rsidRPr="003B7C5A" w:rsidRDefault="00EB04C4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48"/>
              <w:gridCol w:w="992"/>
              <w:gridCol w:w="1418"/>
              <w:gridCol w:w="1276"/>
              <w:gridCol w:w="1119"/>
            </w:tblGrid>
            <w:tr w:rsidR="002F054A" w:rsidRPr="003B7C5A" w:rsidTr="00BB4860">
              <w:trPr>
                <w:trHeight w:val="902"/>
                <w:jc w:val="center"/>
              </w:trPr>
              <w:tc>
                <w:tcPr>
                  <w:tcW w:w="44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827A5" w:rsidRPr="003B7C5A" w:rsidTr="00BB4860">
              <w:trPr>
                <w:trHeight w:val="856"/>
                <w:jc w:val="center"/>
              </w:trPr>
              <w:tc>
                <w:tcPr>
                  <w:tcW w:w="4448" w:type="dxa"/>
                </w:tcPr>
                <w:p w:rsidR="006827A5" w:rsidRPr="00215E10" w:rsidRDefault="006827A5" w:rsidP="006827A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992" w:type="dxa"/>
                </w:tcPr>
                <w:p w:rsidR="006827A5" w:rsidRPr="00BB4860" w:rsidRDefault="006827A5" w:rsidP="006827A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BB486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BB486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B486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6827A5" w:rsidRPr="00BB4860" w:rsidRDefault="006827A5" w:rsidP="006827A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Default="00736AD9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Default="00736AD9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Default="00736AD9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BB4860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E795A" w:rsidRDefault="00322A19" w:rsidP="006E795A">
            <w:pPr>
              <w:pStyle w:val="ListParagraph"/>
              <w:numPr>
                <w:ilvl w:val="0"/>
                <w:numId w:val="9"/>
              </w:numPr>
              <w:ind w:left="488"/>
              <w:rPr>
                <w:rFonts w:ascii="TH SarabunPSK" w:hAnsi="TH SarabunPSK" w:cs="TH SarabunPSK"/>
                <w:sz w:val="30"/>
                <w:szCs w:val="30"/>
              </w:rPr>
            </w:pP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="006E795A"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ได้มีการหารือภายในเกี่ยวกับมาตรการ/แนวทางการประหยัดพลังงานไฟฟ้าของกลุ่มตรวจสอบภายใน ประจำปีงบประมาณ พ.ศ. 2562 โดยสรุป ว่าให้คงใช้</w:t>
            </w:r>
            <w:r w:rsidR="006E795A" w:rsidRPr="006E79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มาตรการประหยัดพลังงานไฟฟา ปีงบประมาณ พ.ศ. 2561 ฉบับปรับปรุง </w:t>
            </w:r>
            <w:r w:rsidR="006E795A"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นื่องจากเป็นมาตรการเห็นว่าเหมาะสมและได้ปรับตามมาตรการและแนวทางประหยัดพลังงานของสำนักงานคณะกรรมการการอุดมศึกษาที่ประกาศ เมื่อวันที่ 8 มิถุนายน 2561 </w:t>
            </w:r>
          </w:p>
          <w:p w:rsidR="006E795A" w:rsidRDefault="006E795A" w:rsidP="006E795A">
            <w:pPr>
              <w:pStyle w:val="ListParagraph"/>
              <w:numPr>
                <w:ilvl w:val="0"/>
                <w:numId w:val="9"/>
              </w:numPr>
              <w:ind w:left="488"/>
              <w:rPr>
                <w:rFonts w:ascii="TH SarabunPSK" w:hAnsi="TH SarabunPSK" w:cs="TH SarabunPSK"/>
                <w:sz w:val="30"/>
                <w:szCs w:val="30"/>
              </w:rPr>
            </w:pP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ได้มีการสรุปผลการประชุมเสนอผู้อำนวยการและ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เวียนแจ้งมาตรการประหยัดพลังงานไฟฟ้า ปีงบประมาณ พ.ศ. 2562 ให้</w:t>
            </w: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ทุกคนรับ</w:t>
            </w: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  <w:r w:rsidR="007F0B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F0BF4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11 กุมภาพันธ์ 2562</w:t>
            </w:r>
            <w:r w:rsidR="007F0B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F0BF4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 100 ของเจ้าหน้าที่ตรวจสอบภายใน</w:t>
            </w:r>
          </w:p>
          <w:p w:rsidR="00475980" w:rsidRPr="006E795A" w:rsidRDefault="007F0BF4" w:rsidP="007F0BF4">
            <w:pPr>
              <w:pStyle w:val="ListParagraph"/>
              <w:numPr>
                <w:ilvl w:val="0"/>
                <w:numId w:val="9"/>
              </w:numPr>
              <w:ind w:left="48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รายงานความก้าวหน้าการปฏิบัติตามมาตรการประหยัดพลังงานไฟฟ้า ระหว่างปีงบประมาณ พ.ศ. 2562 เสนอ ผู้อำนวยการกลุ่มตรวจสอบภายในทราบ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16283C" w:rsidRDefault="003B7C5A" w:rsidP="001628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6283C" w:rsidRDefault="0016283C" w:rsidP="001628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16283C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</w:t>
            </w:r>
            <w:r w:rsidRPr="0016283C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16283C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ตรวจสอบภายในเห็นความสำคัญของการประหยัดพลังงานไฟฟ้า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6283C" w:rsidRDefault="0016283C" w:rsidP="0016283C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>ทบทวนมาตรการประหยัดพลังงานไฟฟ้าของกลุ่มตรวจสอบภายในปีก่อน และ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มาตรการประหยัดพลังงานไฟฟ้า ประจำปีงบประมาณ 25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 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โดยผู้อำนวยการกลุ่มตรวจสอบภายในให้ความเห็นชอบ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11 กุมภาพันธ์ 2562</w:t>
            </w:r>
          </w:p>
          <w:p w:rsidR="007F0BF4" w:rsidRPr="006E795A" w:rsidRDefault="007F0BF4" w:rsidP="0016283C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บันทึกรายงานความก้าวหน้าการดำเนินการตามมาตรการประหยัดพลังงานไฟฟ้า เสนอ ผู้อำนวยการกลุ่มตรวจสอบภายในทราบ เมื่อวันที่ 3 กรกฎาคม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F0E7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3F0" w:rsidRDefault="005303F0">
      <w:r>
        <w:separator/>
      </w:r>
    </w:p>
  </w:endnote>
  <w:endnote w:type="continuationSeparator" w:id="0">
    <w:p w:rsidR="005303F0" w:rsidRDefault="0053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3F0" w:rsidRDefault="005303F0">
      <w:r>
        <w:separator/>
      </w:r>
    </w:p>
  </w:footnote>
  <w:footnote w:type="continuationSeparator" w:id="0">
    <w:p w:rsidR="005303F0" w:rsidRDefault="0053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D44B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D44B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9959FC"/>
    <w:multiLevelType w:val="hybridMultilevel"/>
    <w:tmpl w:val="9AD2E0EA"/>
    <w:lvl w:ilvl="0" w:tplc="1CDC820C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C5C54E5"/>
    <w:multiLevelType w:val="hybridMultilevel"/>
    <w:tmpl w:val="DF788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1DEB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283C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61EC"/>
    <w:rsid w:val="002D07A9"/>
    <w:rsid w:val="002D0F9B"/>
    <w:rsid w:val="002D2958"/>
    <w:rsid w:val="002D67F4"/>
    <w:rsid w:val="002D7774"/>
    <w:rsid w:val="002F054A"/>
    <w:rsid w:val="002F0A94"/>
    <w:rsid w:val="00322A19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1F76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75980"/>
    <w:rsid w:val="00487609"/>
    <w:rsid w:val="00490606"/>
    <w:rsid w:val="004B1D7E"/>
    <w:rsid w:val="004C3B2B"/>
    <w:rsid w:val="004C5E52"/>
    <w:rsid w:val="005047DE"/>
    <w:rsid w:val="00516FD7"/>
    <w:rsid w:val="005303F0"/>
    <w:rsid w:val="005437F6"/>
    <w:rsid w:val="00546DE3"/>
    <w:rsid w:val="00555D75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480"/>
    <w:rsid w:val="00642568"/>
    <w:rsid w:val="00680463"/>
    <w:rsid w:val="00682347"/>
    <w:rsid w:val="006827A5"/>
    <w:rsid w:val="00690952"/>
    <w:rsid w:val="006C2351"/>
    <w:rsid w:val="006C7B37"/>
    <w:rsid w:val="006D7BBB"/>
    <w:rsid w:val="006E0252"/>
    <w:rsid w:val="006E795A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AD9"/>
    <w:rsid w:val="007415B9"/>
    <w:rsid w:val="00757110"/>
    <w:rsid w:val="007605D4"/>
    <w:rsid w:val="00764DED"/>
    <w:rsid w:val="007706C4"/>
    <w:rsid w:val="007A21D4"/>
    <w:rsid w:val="007A5E7D"/>
    <w:rsid w:val="007E6D75"/>
    <w:rsid w:val="007F0BF4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3639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6878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2EDB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94E46"/>
    <w:rsid w:val="00BA1A21"/>
    <w:rsid w:val="00BB2E91"/>
    <w:rsid w:val="00BB4860"/>
    <w:rsid w:val="00BC4597"/>
    <w:rsid w:val="00BC5E9D"/>
    <w:rsid w:val="00BC746C"/>
    <w:rsid w:val="00BF0E79"/>
    <w:rsid w:val="00C05ABF"/>
    <w:rsid w:val="00C06017"/>
    <w:rsid w:val="00C561EA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1FE9"/>
    <w:rsid w:val="00D97ED4"/>
    <w:rsid w:val="00DA3363"/>
    <w:rsid w:val="00DA5582"/>
    <w:rsid w:val="00DC244A"/>
    <w:rsid w:val="00DE1A2C"/>
    <w:rsid w:val="00DE5095"/>
    <w:rsid w:val="00DE6CC4"/>
    <w:rsid w:val="00DE776D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2727"/>
    <w:rsid w:val="00E70398"/>
    <w:rsid w:val="00E873D6"/>
    <w:rsid w:val="00EB04C4"/>
    <w:rsid w:val="00EC4F92"/>
    <w:rsid w:val="00ED44B8"/>
    <w:rsid w:val="00EF441F"/>
    <w:rsid w:val="00EF49EB"/>
    <w:rsid w:val="00EF594D"/>
    <w:rsid w:val="00EF751B"/>
    <w:rsid w:val="00F04C1B"/>
    <w:rsid w:val="00F06FE3"/>
    <w:rsid w:val="00F1013C"/>
    <w:rsid w:val="00F27EE1"/>
    <w:rsid w:val="00F43BCC"/>
    <w:rsid w:val="00F52E7F"/>
    <w:rsid w:val="00F73062"/>
    <w:rsid w:val="00F73664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4D11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65F0-32AC-41DF-A7C2-B910C723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2019-04-17T04:10:00Z</cp:lastPrinted>
  <dcterms:created xsi:type="dcterms:W3CDTF">2019-07-19T07:48:00Z</dcterms:created>
  <dcterms:modified xsi:type="dcterms:W3CDTF">2019-09-03T03:38:00Z</dcterms:modified>
</cp:coreProperties>
</file>